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6E11" w:rsidRPr="00D25C18" w14:paraId="603AB1AD" w14:textId="77777777" w:rsidTr="005A7A13">
        <w:tc>
          <w:tcPr>
            <w:tcW w:w="4039" w:type="dxa"/>
            <w:shd w:val="clear" w:color="auto" w:fill="auto"/>
          </w:tcPr>
          <w:p w14:paraId="699CB390" w14:textId="77777777" w:rsidR="00E76E11" w:rsidRPr="0019099D" w:rsidRDefault="00E76E11" w:rsidP="002823AF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bookmarkStart w:id="0" w:name="_Hlk119415211"/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  <w:shd w:val="clear" w:color="auto" w:fill="auto"/>
          </w:tcPr>
          <w:p w14:paraId="3BA18AF5" w14:textId="77777777" w:rsidR="00E76E11" w:rsidRPr="00D25C18" w:rsidRDefault="00E76E11" w:rsidP="002823A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shd w:val="clear" w:color="auto" w:fill="auto"/>
          </w:tcPr>
          <w:p w14:paraId="3F5CA535" w14:textId="73D6B6F8" w:rsidR="00E76E11" w:rsidRPr="00D25C18" w:rsidRDefault="00E76E11" w:rsidP="002823AF">
            <w:pPr>
              <w:jc w:val="right"/>
              <w:rPr>
                <w:rFonts w:cs="Arial"/>
                <w:sz w:val="16"/>
                <w:szCs w:val="16"/>
              </w:rPr>
            </w:pPr>
            <w:r w:rsidRPr="00D25C18">
              <w:rPr>
                <w:rFonts w:cs="Arial"/>
                <w:sz w:val="16"/>
                <w:szCs w:val="16"/>
              </w:rPr>
              <w:t>OBR</w:t>
            </w:r>
            <w:r w:rsidR="00AE534B">
              <w:rPr>
                <w:rFonts w:cs="Arial"/>
                <w:sz w:val="16"/>
                <w:szCs w:val="16"/>
              </w:rPr>
              <w:t>.</w:t>
            </w:r>
            <w:r w:rsidRPr="00D25C18">
              <w:rPr>
                <w:rFonts w:cs="Arial"/>
                <w:sz w:val="16"/>
                <w:szCs w:val="16"/>
              </w:rPr>
              <w:t xml:space="preserve"> </w:t>
            </w:r>
            <w:r w:rsidR="00895E02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41979F0F" w14:textId="77777777" w:rsidR="00B909BC" w:rsidRPr="00B37752" w:rsidRDefault="00B909BC" w:rsidP="00B909BC">
      <w:pPr>
        <w:tabs>
          <w:tab w:val="left" w:pos="1026"/>
        </w:tabs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220058963"/>
      <w:bookmarkEnd w:id="0"/>
      <w:r w:rsidRPr="00B37752">
        <w:rPr>
          <w:rFonts w:ascii="Arial" w:hAnsi="Arial" w:cs="Arial"/>
          <w:color w:val="000000"/>
          <w:sz w:val="20"/>
          <w:szCs w:val="20"/>
        </w:rPr>
        <w:t>Št. ODOS:</w:t>
      </w:r>
      <w:r w:rsidRPr="00B37752">
        <w:rPr>
          <w:rFonts w:ascii="Arial" w:hAnsi="Arial" w:cs="Arial"/>
          <w:color w:val="000000"/>
          <w:sz w:val="20"/>
          <w:szCs w:val="20"/>
        </w:rPr>
        <w:tab/>
      </w:r>
      <w:r w:rsidRPr="00B37752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3041-0017/2026</w:t>
      </w:r>
    </w:p>
    <w:p w14:paraId="70BDCC8D" w14:textId="77777777" w:rsidR="00B909BC" w:rsidRPr="00B37752" w:rsidRDefault="00B909BC" w:rsidP="00B909BC">
      <w:pPr>
        <w:tabs>
          <w:tab w:val="left" w:pos="1026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B37752">
        <w:rPr>
          <w:rFonts w:ascii="Arial" w:hAnsi="Arial" w:cs="Arial"/>
          <w:color w:val="000000"/>
          <w:sz w:val="20"/>
          <w:szCs w:val="20"/>
        </w:rPr>
        <w:t>Št.:</w:t>
      </w:r>
      <w:r w:rsidRPr="00B37752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2026-230</w:t>
      </w:r>
    </w:p>
    <w:p w14:paraId="4847C436" w14:textId="77777777" w:rsidR="00361454" w:rsidRPr="00361454" w:rsidRDefault="00361454" w:rsidP="00361454">
      <w:pPr>
        <w:rPr>
          <w:rFonts w:ascii="Arial" w:hAnsi="Arial" w:cs="Arial"/>
          <w:b/>
          <w:i/>
          <w:sz w:val="22"/>
          <w:szCs w:val="22"/>
        </w:rPr>
      </w:pPr>
      <w:bookmarkStart w:id="2" w:name="_GoBack"/>
      <w:bookmarkEnd w:id="1"/>
      <w:bookmarkEnd w:id="2"/>
    </w:p>
    <w:p w14:paraId="043F21CA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04FFF184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9E11218" w14:textId="3710EC6D" w:rsidR="00361454" w:rsidRPr="00361454" w:rsidRDefault="00361454" w:rsidP="00361454">
      <w:pPr>
        <w:jc w:val="center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b/>
          <w:sz w:val="22"/>
          <w:szCs w:val="22"/>
        </w:rPr>
        <w:t xml:space="preserve">PODATKI O </w:t>
      </w:r>
      <w:r w:rsidR="004358F4">
        <w:rPr>
          <w:rFonts w:ascii="Arial" w:hAnsi="Arial" w:cs="Arial"/>
          <w:b/>
          <w:sz w:val="22"/>
          <w:szCs w:val="22"/>
        </w:rPr>
        <w:t>PONUDNIKU</w:t>
      </w:r>
    </w:p>
    <w:p w14:paraId="7A8004F2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361454" w:rsidRPr="00361454" w14:paraId="25BA15B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24" w14:textId="0D9E993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Naziv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00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2B8D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06ADAA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F0F" w14:textId="1869A8C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Naslov sedeža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8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0D3D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3408EE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4D4C" w14:textId="354DF9A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Matična številka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24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37D70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D2F61E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E3" w14:textId="0B6F3A3D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Davčna številka  (ID št. za DDV)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3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E1CAF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04FA082E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BC5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EA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68CFD6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A19AE0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279" w14:textId="4519DCF9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Poslovna banka in enota pri kateri je odprt TRR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38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A18F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50CE4406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BEC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Zakoniti zastopnik:</w:t>
            </w:r>
          </w:p>
          <w:p w14:paraId="3F45A69D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6E15B29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72529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4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C0501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B48BBFF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BB4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Odgovorna oseba za podpis pogodbe:</w:t>
            </w:r>
          </w:p>
          <w:p w14:paraId="6E74A3D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0BBE6BF1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33FA15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679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ADAC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745806F7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117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Skrbnik pogodbe:</w:t>
            </w:r>
          </w:p>
          <w:p w14:paraId="420DD5D3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27D0CAA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0FFB620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07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FFE2E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0FD81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FA172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15B0C380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0A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Kontaktna oseba za izvedbo naročila:</w:t>
            </w:r>
          </w:p>
          <w:p w14:paraId="36DD00A5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576E7AE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46DDC4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93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A5B3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91E7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2E03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8C258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37547054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p w14:paraId="3D660F7F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0F6D51D5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           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Podpis zakonitega zastopnika</w:t>
      </w:r>
    </w:p>
    <w:p w14:paraId="6FE911EC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5B6177C1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361454" w:rsidRDefault="00AC7136" w:rsidP="00361454">
      <w:pPr>
        <w:rPr>
          <w:rFonts w:ascii="Arial" w:hAnsi="Arial" w:cs="Arial"/>
          <w:sz w:val="22"/>
          <w:szCs w:val="22"/>
        </w:rPr>
      </w:pPr>
    </w:p>
    <w:sectPr w:rsidR="00AC7136" w:rsidRPr="00361454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07D5A" w14:textId="77777777" w:rsidR="0069716E" w:rsidRDefault="0069716E">
      <w:r>
        <w:separator/>
      </w:r>
    </w:p>
  </w:endnote>
  <w:endnote w:type="continuationSeparator" w:id="0">
    <w:p w14:paraId="54B54E9A" w14:textId="77777777" w:rsidR="0069716E" w:rsidRDefault="0069716E">
      <w:r>
        <w:continuationSeparator/>
      </w:r>
    </w:p>
  </w:endnote>
  <w:endnote w:type="continuationNotice" w:id="1">
    <w:p w14:paraId="5E2D86F8" w14:textId="77777777" w:rsidR="0069716E" w:rsidRDefault="00697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C32FE85" w:rsidR="0069716E" w:rsidRPr="00EE6ED9" w:rsidRDefault="0069716E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9716E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69716E" w:rsidRPr="005A785E" w:rsidRDefault="0069716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E3C6E5E" w:rsidR="0069716E" w:rsidRPr="00EE6ED9" w:rsidRDefault="0069716E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69716E" w:rsidRPr="00FC6CF0" w:rsidRDefault="0069716E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5B002" w14:textId="77777777" w:rsidR="0069716E" w:rsidRDefault="0069716E">
      <w:r>
        <w:separator/>
      </w:r>
    </w:p>
  </w:footnote>
  <w:footnote w:type="continuationSeparator" w:id="0">
    <w:p w14:paraId="20852C16" w14:textId="77777777" w:rsidR="0069716E" w:rsidRDefault="0069716E">
      <w:r>
        <w:continuationSeparator/>
      </w:r>
    </w:p>
  </w:footnote>
  <w:footnote w:type="continuationNotice" w:id="1">
    <w:p w14:paraId="02B943E2" w14:textId="77777777" w:rsidR="0069716E" w:rsidRDefault="00697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9716E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69716E" w:rsidRPr="00A04B00" w:rsidRDefault="0069716E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69716E" w:rsidRPr="00C0552D" w:rsidRDefault="0069716E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69716E" w:rsidRPr="00C0552D" w:rsidRDefault="0069716E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69716E" w:rsidRPr="00A1445A" w:rsidRDefault="0069716E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69716E" w:rsidRDefault="0069716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69716E" w:rsidRPr="00A1445A" w:rsidRDefault="00154F62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69716E" w:rsidRDefault="00154F62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69716E" w:rsidRPr="00A1445A" w:rsidRDefault="0069716E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69716E" w:rsidRPr="00FC6CF0" w:rsidRDefault="0069716E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6"/>
  </w:num>
  <w:num w:numId="7">
    <w:abstractNumId w:val="18"/>
  </w:num>
  <w:num w:numId="8">
    <w:abstractNumId w:val="7"/>
  </w:num>
  <w:num w:numId="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2490B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35BF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54F62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3AF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02B"/>
    <w:rsid w:val="00326834"/>
    <w:rsid w:val="00346224"/>
    <w:rsid w:val="0035043A"/>
    <w:rsid w:val="00361454"/>
    <w:rsid w:val="00367250"/>
    <w:rsid w:val="00370866"/>
    <w:rsid w:val="0037231D"/>
    <w:rsid w:val="00372A7D"/>
    <w:rsid w:val="00373B58"/>
    <w:rsid w:val="00380F90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7D6"/>
    <w:rsid w:val="0043532D"/>
    <w:rsid w:val="004358F4"/>
    <w:rsid w:val="00441E28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0253"/>
    <w:rsid w:val="004D6B75"/>
    <w:rsid w:val="004F7C1C"/>
    <w:rsid w:val="0051745B"/>
    <w:rsid w:val="005255EB"/>
    <w:rsid w:val="005316C0"/>
    <w:rsid w:val="0053200C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A7A13"/>
    <w:rsid w:val="005B253B"/>
    <w:rsid w:val="005B3910"/>
    <w:rsid w:val="005C140C"/>
    <w:rsid w:val="005C2C6A"/>
    <w:rsid w:val="005C4C41"/>
    <w:rsid w:val="005C71B5"/>
    <w:rsid w:val="005C7E8F"/>
    <w:rsid w:val="005D7E01"/>
    <w:rsid w:val="005F1763"/>
    <w:rsid w:val="005F182C"/>
    <w:rsid w:val="005F18A6"/>
    <w:rsid w:val="005F751D"/>
    <w:rsid w:val="006110C9"/>
    <w:rsid w:val="0061133D"/>
    <w:rsid w:val="00612663"/>
    <w:rsid w:val="006163B7"/>
    <w:rsid w:val="006315C1"/>
    <w:rsid w:val="006348E6"/>
    <w:rsid w:val="00650D3A"/>
    <w:rsid w:val="0065152F"/>
    <w:rsid w:val="00656D92"/>
    <w:rsid w:val="00662D8F"/>
    <w:rsid w:val="0066332D"/>
    <w:rsid w:val="00670A28"/>
    <w:rsid w:val="00670D1D"/>
    <w:rsid w:val="0069716E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7F5846"/>
    <w:rsid w:val="008155E7"/>
    <w:rsid w:val="00824D1D"/>
    <w:rsid w:val="00833AC6"/>
    <w:rsid w:val="008369D2"/>
    <w:rsid w:val="00843739"/>
    <w:rsid w:val="00843B36"/>
    <w:rsid w:val="00847017"/>
    <w:rsid w:val="00882006"/>
    <w:rsid w:val="00895E02"/>
    <w:rsid w:val="00895F3B"/>
    <w:rsid w:val="008A757F"/>
    <w:rsid w:val="008B3D3B"/>
    <w:rsid w:val="008B4927"/>
    <w:rsid w:val="008C2AC2"/>
    <w:rsid w:val="008D6DCE"/>
    <w:rsid w:val="008E0DB9"/>
    <w:rsid w:val="008E64FA"/>
    <w:rsid w:val="008F18E7"/>
    <w:rsid w:val="008F3E2F"/>
    <w:rsid w:val="008F720B"/>
    <w:rsid w:val="00913CF8"/>
    <w:rsid w:val="00945B2B"/>
    <w:rsid w:val="00946104"/>
    <w:rsid w:val="009514DD"/>
    <w:rsid w:val="0095198A"/>
    <w:rsid w:val="00953938"/>
    <w:rsid w:val="00955C14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30F"/>
    <w:rsid w:val="009F0952"/>
    <w:rsid w:val="009F7521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698A"/>
    <w:rsid w:val="00AC7136"/>
    <w:rsid w:val="00AC72E5"/>
    <w:rsid w:val="00AD3618"/>
    <w:rsid w:val="00AE534B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267"/>
    <w:rsid w:val="00B4256F"/>
    <w:rsid w:val="00B439E6"/>
    <w:rsid w:val="00B44423"/>
    <w:rsid w:val="00B45F78"/>
    <w:rsid w:val="00B528B4"/>
    <w:rsid w:val="00B52BF2"/>
    <w:rsid w:val="00B5369B"/>
    <w:rsid w:val="00B536BA"/>
    <w:rsid w:val="00B538F5"/>
    <w:rsid w:val="00B55168"/>
    <w:rsid w:val="00B661E3"/>
    <w:rsid w:val="00B86392"/>
    <w:rsid w:val="00B8710A"/>
    <w:rsid w:val="00B909BC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57BF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46BF"/>
    <w:rsid w:val="00DB5A10"/>
    <w:rsid w:val="00DD41BE"/>
    <w:rsid w:val="00DF116B"/>
    <w:rsid w:val="00DF3D50"/>
    <w:rsid w:val="00E029F3"/>
    <w:rsid w:val="00E02C2C"/>
    <w:rsid w:val="00E0340C"/>
    <w:rsid w:val="00E06E70"/>
    <w:rsid w:val="00E13E5E"/>
    <w:rsid w:val="00E16A4C"/>
    <w:rsid w:val="00E2299A"/>
    <w:rsid w:val="00E3300C"/>
    <w:rsid w:val="00E43C3D"/>
    <w:rsid w:val="00E550C0"/>
    <w:rsid w:val="00E60B3E"/>
    <w:rsid w:val="00E61921"/>
    <w:rsid w:val="00E676C3"/>
    <w:rsid w:val="00E749F2"/>
    <w:rsid w:val="00E76E11"/>
    <w:rsid w:val="00E932C8"/>
    <w:rsid w:val="00E95B73"/>
    <w:rsid w:val="00E9600A"/>
    <w:rsid w:val="00EA7B9C"/>
    <w:rsid w:val="00EB0DA9"/>
    <w:rsid w:val="00EC5991"/>
    <w:rsid w:val="00EC757B"/>
    <w:rsid w:val="00ED5972"/>
    <w:rsid w:val="00EE65BD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9A0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C7FA1"/>
    <w:rsid w:val="00FD6770"/>
    <w:rsid w:val="00FD78FA"/>
    <w:rsid w:val="00FE34E9"/>
    <w:rsid w:val="00FE5C8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6df7e349fc169d59608de4a8cc5a45c9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04fb524e5b647fa608e46cb1a3e36f66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www.w3.org/XML/1998/namespace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ACA9250-E145-4C99-8688-C30B0D4C5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B852D8-866B-4E7F-AFA9-95D509FE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40</TotalTime>
  <Pages>1</Pages>
  <Words>73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609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37</cp:revision>
  <cp:lastPrinted>2026-06-08T08:48:00Z</cp:lastPrinted>
  <dcterms:created xsi:type="dcterms:W3CDTF">2020-01-30T11:21:00Z</dcterms:created>
  <dcterms:modified xsi:type="dcterms:W3CDTF">2026-06-08T09:15:00Z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